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89E" w:rsidRPr="00E77870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MELDROM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20789E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Water leder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789E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89E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89E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0789E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89E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89E" w:rsidRDefault="0020789E" w:rsidP="0020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2078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89E" w:rsidRDefault="0020789E" w:rsidP="00E71FC3">
      <w:pPr>
        <w:spacing w:after="0" w:line="240" w:lineRule="auto"/>
      </w:pPr>
      <w:r>
        <w:separator/>
      </w:r>
    </w:p>
  </w:endnote>
  <w:endnote w:type="continuationSeparator" w:id="0">
    <w:p w:rsidR="0020789E" w:rsidRDefault="002078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89E" w:rsidRDefault="0020789E" w:rsidP="00E71FC3">
      <w:pPr>
        <w:spacing w:after="0" w:line="240" w:lineRule="auto"/>
      </w:pPr>
      <w:r>
        <w:separator/>
      </w:r>
    </w:p>
  </w:footnote>
  <w:footnote w:type="continuationSeparator" w:id="0">
    <w:p w:rsidR="0020789E" w:rsidRDefault="002078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9E"/>
    <w:rsid w:val="002078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8F1BCD-B198-460A-BBF9-89CA6B08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2016-03-31T16:15:00Z</dcterms:created>
  <dcterms:modified xsi:type="dcterms:W3CDTF">2016-03-31T16:16:00Z</dcterms:modified>
</cp:coreProperties>
</file>